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9F4AC7" w:rsidTr="009F4AC7" w14:paraId="54A34F4D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AC7" w:rsidRDefault="009F4AC7" w14:paraId="3EA2B724" w14:textId="4288446B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4AC7" w:rsidRDefault="009F4AC7" w14:paraId="0358BB7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9F4AC7" w:rsidRDefault="009F4AC7" w14:paraId="7E1D9B5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9F4AC7" w:rsidRDefault="009F4AC7" w14:paraId="50DCB51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9F4AC7" w:rsidRDefault="009F4AC7" w14:paraId="3E1C097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9F4AC7" w:rsidP="009F4AC7" w:rsidRDefault="009F4AC7" w14:paraId="1826249A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9F4AC7" w:rsidP="009F4AC7" w:rsidRDefault="009F4AC7" w14:paraId="0A56E371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9F4AC7" w:rsidP="009F4AC7" w:rsidRDefault="009F4AC7" w14:paraId="4260221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St-2589/2019</w:t>
      </w:r>
    </w:p>
    <w:p w:rsidR="009F4AC7" w:rsidP="009F4AC7" w:rsidRDefault="009F4AC7" w14:paraId="7D07D2F8" w14:textId="77777777">
      <w:pPr>
        <w:tabs>
          <w:tab w:val="left" w:pos="709"/>
        </w:tabs>
      </w:pPr>
      <w:r>
        <w:t xml:space="preserve"> </w:t>
      </w:r>
    </w:p>
    <w:p w:rsidR="009F4AC7" w:rsidP="009F4AC7" w:rsidRDefault="009F4AC7" w14:paraId="30356A6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9F4AC7" w:rsidP="009F4AC7" w:rsidRDefault="009F4AC7" w14:paraId="0C3FEA6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9F4AC7" w:rsidP="009F4AC7" w:rsidRDefault="009F4AC7" w14:paraId="0B113EDA" w14:textId="77777777">
      <w:pPr>
        <w:tabs>
          <w:tab w:val="left" w:pos="709"/>
        </w:tabs>
      </w:pPr>
    </w:p>
    <w:p w:rsidR="009F4AC7" w:rsidP="009F4AC7" w:rsidRDefault="009F4AC7" w14:paraId="2FA4F03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9F4AC7" w:rsidP="009F4AC7" w:rsidRDefault="009F4AC7" w14:paraId="65A0183D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9F4AC7" w:rsidP="009F4AC7" w:rsidRDefault="009F4AC7" w14:paraId="49CEC715" w14:textId="77777777">
      <w:pPr>
        <w:tabs>
          <w:tab w:val="left" w:pos="709"/>
        </w:tabs>
      </w:pPr>
    </w:p>
    <w:p w:rsidR="009F4AC7" w:rsidP="009F4AC7" w:rsidRDefault="009F4AC7" w14:paraId="1CB85230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9F4AC7" w:rsidP="009F4AC7" w:rsidRDefault="009F4AC7" w14:paraId="6635C1F1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9F4AC7" w:rsidP="009F4AC7" w:rsidRDefault="009F4AC7" w14:paraId="375E37D5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9F4AC7" w:rsidP="009F4AC7" w:rsidRDefault="009F4AC7" w14:paraId="3490B4D4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9F4AC7" w:rsidP="009F4AC7" w:rsidRDefault="009F4AC7" w14:paraId="2E7609AD" w14:textId="77777777">
      <w:pPr>
        <w:tabs>
          <w:tab w:val="left" w:pos="709"/>
        </w:tabs>
      </w:pPr>
    </w:p>
    <w:p w:rsidR="009F4AC7" w:rsidP="009F4AC7" w:rsidRDefault="009F4AC7" w14:paraId="015DF177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9F4AC7" w:rsidP="009F4AC7" w:rsidRDefault="009F4AC7" w14:paraId="0C051DE0" w14:textId="77777777">
      <w:pPr>
        <w:tabs>
          <w:tab w:val="left" w:pos="709"/>
        </w:tabs>
        <w:jc w:val="both"/>
      </w:pPr>
    </w:p>
    <w:p w:rsidR="009F4AC7" w:rsidP="009F4AC7" w:rsidRDefault="009F4AC7" w14:paraId="3B57E455" w14:textId="77777777">
      <w:pPr>
        <w:tabs>
          <w:tab w:val="left" w:pos="709"/>
        </w:tabs>
      </w:pPr>
      <w:r>
        <w:t xml:space="preserve"> </w:t>
      </w:r>
      <w:r>
        <w:tab/>
        <w:t>17. St-2589/2019</w:t>
      </w:r>
    </w:p>
    <w:p w:rsidR="009F4AC7" w:rsidP="009F4AC7" w:rsidRDefault="009F4AC7" w14:paraId="35DF5A92" w14:textId="77777777">
      <w:pPr>
        <w:tabs>
          <w:tab w:val="left" w:pos="709"/>
        </w:tabs>
      </w:pPr>
    </w:p>
    <w:p w:rsidR="009F4AC7" w:rsidP="009F4AC7" w:rsidRDefault="009F4AC7" w14:paraId="54A2726C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9F4AC7" w:rsidP="009F4AC7" w:rsidRDefault="009F4AC7" w14:paraId="770C7BD6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9F4AC7" w:rsidP="009F4AC7" w:rsidRDefault="009F4AC7" w14:paraId="34F7C272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9F4AC7" w:rsidP="009F4AC7" w:rsidRDefault="009F4AC7" w14:paraId="1FEB5314" w14:textId="77777777">
      <w:pPr>
        <w:tabs>
          <w:tab w:val="left" w:pos="709"/>
        </w:tabs>
        <w:ind w:firstLine="708"/>
        <w:jc w:val="both"/>
      </w:pPr>
    </w:p>
    <w:p w:rsidR="009F4AC7" w:rsidP="009F4AC7" w:rsidRDefault="009F4AC7" w14:paraId="21DEDA91" w14:textId="77777777">
      <w:pPr>
        <w:tabs>
          <w:tab w:val="left" w:pos="709"/>
        </w:tabs>
        <w:jc w:val="both"/>
      </w:pPr>
      <w:r>
        <w:t xml:space="preserve">protiv </w:t>
      </w:r>
    </w:p>
    <w:p w:rsidR="009F4AC7" w:rsidP="009F4AC7" w:rsidRDefault="009F4AC7" w14:paraId="7D73BE45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9F4AC7" w:rsidP="009F4AC7" w:rsidRDefault="009F4AC7" w14:paraId="5C5755D9" w14:textId="77777777">
      <w:pPr>
        <w:tabs>
          <w:tab w:val="left" w:pos="709"/>
        </w:tabs>
        <w:ind w:left="708"/>
        <w:jc w:val="both"/>
      </w:pPr>
      <w:r>
        <w:tab/>
        <w:t xml:space="preserve">MOTIV OPREMA d.o.o. za usluge i trgovinu, Zagreb, Nova cesta 173, </w:t>
      </w:r>
    </w:p>
    <w:p w:rsidR="009F4AC7" w:rsidP="009F4AC7" w:rsidRDefault="009F4AC7" w14:paraId="1D855E8B" w14:textId="77777777">
      <w:pPr>
        <w:tabs>
          <w:tab w:val="left" w:pos="709"/>
        </w:tabs>
        <w:ind w:left="708"/>
        <w:jc w:val="both"/>
      </w:pPr>
      <w:r>
        <w:t>OIB: 46338729338</w:t>
      </w:r>
    </w:p>
    <w:p w:rsidR="009F4AC7" w:rsidP="009F4AC7" w:rsidRDefault="009F4AC7" w14:paraId="2088C5E0" w14:textId="77777777">
      <w:pPr>
        <w:tabs>
          <w:tab w:val="left" w:pos="709"/>
        </w:tabs>
        <w:ind w:left="708"/>
        <w:jc w:val="both"/>
      </w:pPr>
    </w:p>
    <w:p w:rsidR="009F4AC7" w:rsidP="009F4AC7" w:rsidRDefault="009F4AC7" w14:paraId="3A1BF1E0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9F4AC7" w:rsidP="009F4AC7" w:rsidRDefault="009F4AC7" w14:paraId="5D1AED7F" w14:textId="77777777">
      <w:pPr>
        <w:tabs>
          <w:tab w:val="left" w:pos="709"/>
        </w:tabs>
        <w:jc w:val="both"/>
      </w:pPr>
    </w:p>
    <w:p w:rsidR="009F4AC7" w:rsidP="009F4AC7" w:rsidRDefault="009F4AC7" w14:paraId="6D161A25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9F4AC7" w:rsidP="009F4AC7" w:rsidRDefault="009F4AC7" w14:paraId="03F5E4B2" w14:textId="77777777">
      <w:pPr>
        <w:tabs>
          <w:tab w:val="left" w:pos="709"/>
        </w:tabs>
      </w:pPr>
    </w:p>
    <w:p w:rsidR="009F4AC7" w:rsidP="009F4AC7" w:rsidRDefault="009F4AC7" w14:paraId="0B533FA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9F4AC7" w:rsidP="009F4AC7" w:rsidRDefault="009F4AC7" w14:paraId="13BEC6D6" w14:textId="77777777">
      <w:pPr>
        <w:tabs>
          <w:tab w:val="left" w:pos="709"/>
        </w:tabs>
      </w:pPr>
    </w:p>
    <w:p w:rsidR="009F4AC7" w:rsidP="009F4AC7" w:rsidRDefault="009F4AC7" w14:paraId="18DEC44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9F4AC7" w:rsidP="009F4AC7" w:rsidRDefault="009F4AC7" w14:paraId="351D9F88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9F4AC7" w:rsidP="009F4AC7" w:rsidRDefault="009F4AC7" w14:paraId="4C7DEAEA" w14:textId="77777777">
      <w:pPr>
        <w:tabs>
          <w:tab w:val="left" w:pos="709"/>
        </w:tabs>
      </w:pPr>
    </w:p>
    <w:p w:rsidR="009F4AC7" w:rsidP="009F4AC7" w:rsidRDefault="009F4AC7" w14:paraId="15A9E9ED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87EA33C" w14:textId="087EA33C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9F4AC7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F4AC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4AC7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4AC7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4AC7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4AC7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9F4AC7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F4A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F4AC7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F4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AC7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AC7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AC7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AC7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F4AC7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4A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4AC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097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2589</izvorni_sadrzaj>
    <derivirana_varijabla naziv="DomainObject.Predmet.Broj_1">2589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listopada 2019.</izvorni_sadrzaj>
    <derivirana_varijabla naziv="DomainObject.Predmet.DatumIzradeOptuznogAkta_1">17. listopada 2019.</derivirana_varijabla>
  </DomainObject.Predmet.DatumIzradeOptuznogAkta>
  <DomainObject.Predmet.DatumIzradeOptuznogAktaFormated>
    <izvorni_sadrzaj>17.10.2019.</izvorni_sadrzaj>
    <derivirana_varijabla naziv="DomainObject.Predmet.DatumIzradeOptuznogAktaFormated_1">17.10.2019.</derivirana_varijabla>
  </DomainObject.Predmet.DatumIzradeOptuznogAktaFormated>
  <DomainObject.Predmet.DatumOsnivanja>
    <izvorni_sadrzaj>17. listopada 2019.</izvorni_sadrzaj>
    <derivirana_varijabla naziv="DomainObject.Predmet.DatumOsnivanja_1">17.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listopada 2019.</izvorni_sadrzaj>
    <derivirana_varijabla naziv="DomainObject.Predmet.DatumPrimitkaOptuznogAkta_1">17.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St-2589/2019</izvorni_sadrzaj>
    <derivirana_varijabla naziv="DomainObject.Predmet.OznakaBroj_1">St-2589/2019</derivirana_varijabla>
  </DomainObject.Predmet.OznakaBroj>
  <DomainObject.Predmet.OznakaBrojOptuznogAkta>
    <izvorni_sadrzaj>04-06-19-4547</izvorni_sadrzaj>
    <derivirana_varijabla naziv="DomainObject.Predmet.OznakaBrojOptuznogAkta_1">04-06-19-4547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MOTIV OPREMA d.o.o.</izvorni_sadrzaj>
    <derivirana_varijabla naziv="DomainObject.Predmet.ProtustrankaFormated_1">  MOTIV OPREMA d.o.o.</derivirana_varijabla>
  </DomainObject.Predmet.ProtustrankaFormated>
  <DomainObject.Predmet.ProtustrankaFormatedOIB>
    <izvorni_sadrzaj>  MOTIV OPREMA d.o.o., OIB 46338729338</izvorni_sadrzaj>
    <derivirana_varijabla naziv="DomainObject.Predmet.ProtustrankaFormatedOIB_1">  MOTIV OPREMA d.o.o., OIB 46338729338</derivirana_varijabla>
  </DomainObject.Predmet.ProtustrankaFormatedOIB>
  <DomainObject.Predmet.ProtustrankaFormatedWithAdress>
    <izvorni_sadrzaj> MOTIV OPREMA d.o.o., Nova cesta 173, 10000 Zagreb</izvorni_sadrzaj>
    <derivirana_varijabla naziv="DomainObject.Predmet.ProtustrankaFormatedWithAdress_1"> MOTIV OPREMA d.o.o., Nova cesta 173, 10000 Zagreb</derivirana_varijabla>
  </DomainObject.Predmet.ProtustrankaFormatedWithAdress>
  <DomainObject.Predmet.ProtustrankaFormatedWithAdressOIB>
    <izvorni_sadrzaj> MOTIV OPREMA d.o.o., OIB 46338729338, Nova cesta 173, 10000 Zagreb</izvorni_sadrzaj>
    <derivirana_varijabla naziv="DomainObject.Predmet.ProtustrankaFormatedWithAdressOIB_1"> MOTIV OPREMA d.o.o., OIB 46338729338, Nova cesta 173, 10000 Zagreb</derivirana_varijabla>
  </DomainObject.Predmet.ProtustrankaFormatedWithAdressOIB>
  <DomainObject.Predmet.ProtustrankaWithAdress>
    <izvorni_sadrzaj>MOTIV OPREMA d.o.o. Nova cesta 173, 10000 Zagreb</izvorni_sadrzaj>
    <derivirana_varijabla naziv="DomainObject.Predmet.ProtustrankaWithAdress_1">MOTIV OPREMA d.o.o. Nova cesta 173, 10000 Zagreb</derivirana_varijabla>
  </DomainObject.Predmet.ProtustrankaWithAdress>
  <DomainObject.Predmet.ProtustrankaWithAdressOIB>
    <izvorni_sadrzaj>MOTIV OPREMA d.o.o., OIB 46338729338, Nova cesta 173, 10000 Zagreb</izvorni_sadrzaj>
    <derivirana_varijabla naziv="DomainObject.Predmet.ProtustrankaWithAdressOIB_1">MOTIV OPREMA d.o.o., OIB 46338729338, Nova cesta 173, 10000 Zagreb</derivirana_varijabla>
  </DomainObject.Predmet.ProtustrankaWithAdressOIB>
  <DomainObject.Predmet.ProtustrankaNazivFormated>
    <izvorni_sadrzaj>MOTIV OPREMA d.o.o.</izvorni_sadrzaj>
    <derivirana_varijabla naziv="DomainObject.Predmet.ProtustrankaNazivFormated_1">MOTIV OPREMA d.o.o.</derivirana_varijabla>
  </DomainObject.Predmet.ProtustrankaNazivFormated>
  <DomainObject.Predmet.ProtustrankaNazivFormatedOIB>
    <izvorni_sadrzaj>MOTIV OPREMA d.o.o., OIB 46338729338</izvorni_sadrzaj>
    <derivirana_varijabla naziv="DomainObject.Predmet.ProtustrankaNazivFormatedOIB_1">MOTIV OPREMA d.o.o., OIB 46338729338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MOTIV OPREMA d.o.o.</item>
    </izvorni_sadrzaj>
    <derivirana_varijabla naziv="DomainObject.Predmet.ProtuStrankaListFormated_1">
      <item>MOTIV OPREMA d.o.o.</item>
    </derivirana_varijabla>
  </DomainObject.Predmet.ProtuStrankaListFormated>
  <DomainObject.Predmet.ProtuStrankaListFormatedOIB>
    <izvorni_sadrzaj>
      <item>MOTIV OPREMA d.o.o., OIB 46338729338</item>
    </izvorni_sadrzaj>
    <derivirana_varijabla naziv="DomainObject.Predmet.ProtuStrankaListFormatedOIB_1">
      <item>MOTIV OPREMA d.o.o., OIB 46338729338</item>
    </derivirana_varijabla>
  </DomainObject.Predmet.ProtuStrankaListFormatedOIB>
  <DomainObject.Predmet.ProtuStrankaListFormatedWithAdress>
    <izvorni_sadrzaj>
      <item>MOTIV OPREMA d.o.o., Nova cesta 173, 10000 Zagreb</item>
    </izvorni_sadrzaj>
    <derivirana_varijabla naziv="DomainObject.Predmet.ProtuStrankaListFormatedWithAdress_1">
      <item>MOTIV OPREMA d.o.o., Nova cesta 173, 10000 Zagreb</item>
    </derivirana_varijabla>
  </DomainObject.Predmet.ProtuStrankaListFormatedWithAdress>
  <DomainObject.Predmet.ProtuStrankaListFormatedWithAdressOIB>
    <izvorni_sadrzaj>
      <item>MOTIV OPREMA d.o.o., OIB 46338729338, Nova cesta 173, 10000 Zagreb</item>
    </izvorni_sadrzaj>
    <derivirana_varijabla naziv="DomainObject.Predmet.ProtuStrankaListFormatedWithAdressOIB_1">
      <item>MOTIV OPREMA d.o.o., OIB 46338729338, Nova cesta 173, 10000 Zagreb</item>
    </derivirana_varijabla>
  </DomainObject.Predmet.ProtuStrankaListFormatedWithAdressOIB>
  <DomainObject.Predmet.ProtuStrankaListNazivFormated>
    <izvorni_sadrzaj>
      <item>MOTIV OPREMA d.o.o.</item>
    </izvorni_sadrzaj>
    <derivirana_varijabla naziv="DomainObject.Predmet.ProtuStrankaListNazivFormated_1">
      <item>MOTIV OPREMA d.o.o.</item>
    </derivirana_varijabla>
  </DomainObject.Predmet.ProtuStrankaListNazivFormated>
  <DomainObject.Predmet.ProtuStrankaListNazivFormatedOIB>
    <izvorni_sadrzaj>
      <item>MOTIV OPREMA d.o.o., OIB 46338729338</item>
    </izvorni_sadrzaj>
    <derivirana_varijabla naziv="DomainObject.Predmet.ProtuStrankaListNazivFormatedOIB_1">
      <item>MOTIV OPREMA d.o.o., OIB 46338729338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MOTIV OPREMA d.o.o.</izvorni_sadrzaj>
    <derivirana_varijabla naziv="DomainObject.Predmet.ProtustrankaIDrugi_1">MOTIV OPREMA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MOTIV OPREMA d.o.o., OIB 46338729338, Nova cesta 173, 10000 Zagreb</izvorni_sadrzaj>
    <derivirana_varijabla naziv="DomainObject.Predmet.ProtustrankaIDrugiAdressOIB_1">MOTIV OPREMA d.o.o., OIB 46338729338, Nova cesta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MOTIV OPREMA d.o.o.</item>
      <item>Financijska agencija</item>
    </izvorni_sadrzaj>
    <derivirana_varijabla naziv="DomainObject.Predmet.SudioniciListNaziv_1">
      <item>MOTIV OPREMA d.o.o.</item>
      <item>Financijska agencija</item>
    </derivirana_varijabla>
  </DomainObject.Predmet.SudioniciListNaziv>
  <DomainObject.Predmet.SudioniciListAdressOIB>
    <izvorni_sadrzaj>
      <item>MOTIV OPREMA d.o.o., OIB 46338729338, Nova cesta 173,10000 Zagreb</item>
      <item>Financijska agencija, OIB 85821130368, TRG SVIBANJSKIH ŽRTAVA 1995. 1,10000 Zagreb</item>
    </izvorni_sadrzaj>
    <derivirana_varijabla naziv="DomainObject.Predmet.SudioniciListAdressOIB_1">
      <item>MOTIV OPREMA d.o.o., OIB 46338729338, Nova cesta 173,10000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46338729338</item>
      <item>, OIB 85821130368</item>
    </izvorni_sadrzaj>
    <derivirana_varijabla naziv="DomainObject.Predmet.SudioniciListNazivOIB_1">
      <item>, OIB 46338729338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listopada 2019.</izvorni_sadrzaj>
    <derivirana_varijabla naziv="DomainObject.Predmet.DatumPocetkaProcesa_1">17.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143</properties:Words>
  <properties:Characters>835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